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06D58DDF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>Lot 1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1D3B2FC" w14:textId="77777777" w:rsidR="000573CE" w:rsidRDefault="0051509A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387D3B">
              <w:rPr>
                <w:rFonts w:ascii="Arial" w:hAnsi="Arial"/>
                <w:b/>
                <w:sz w:val="24"/>
                <w:szCs w:val="24"/>
              </w:rPr>
              <w:t>Travaux de terrassement de nature archéologique pour la région Midi Méditerranée</w:t>
            </w:r>
          </w:p>
          <w:p w14:paraId="7BAF2823" w14:textId="3541EDB0" w:rsidR="0051509A" w:rsidRPr="006B3462" w:rsidRDefault="0051509A" w:rsidP="006B3462">
            <w:pPr>
              <w:rPr>
                <w:b/>
              </w:rPr>
            </w:pPr>
            <w:r w:rsidRPr="0051509A">
              <w:rPr>
                <w:b/>
              </w:rPr>
              <w:t>Lot 1 : travaux de terrassement pour le département de la Haute Corse (2B)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03959639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E20094" w:rsidRPr="00E20094">
              <w:rPr>
                <w:b/>
                <w:bCs/>
                <w:sz w:val="24"/>
                <w:szCs w:val="24"/>
              </w:rPr>
              <w:t xml:space="preserve">200 000,00 € </w:t>
            </w:r>
            <w:r w:rsidRPr="00E20094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E00F54E" w:rsidR="000573CE" w:rsidRPr="00711919" w:rsidRDefault="0051509A" w:rsidP="00F2758A">
            <w:pPr>
              <w:rPr>
                <w:b/>
                <w:sz w:val="24"/>
                <w:szCs w:val="24"/>
              </w:rPr>
            </w:pPr>
            <w:r w:rsidRPr="0051509A">
              <w:rPr>
                <w:b/>
                <w:sz w:val="24"/>
                <w:szCs w:val="24"/>
              </w:rPr>
              <w:t>Midi Méditerranée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2766D462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E20094">
        <w:t xml:space="preserve"> </w:t>
      </w:r>
      <w:r w:rsidR="00E20094" w:rsidRPr="00E20094">
        <w:t xml:space="preserve">200 000,00 € </w:t>
      </w:r>
      <w:r w:rsidRPr="00E20094">
        <w:t>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2CB4392D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6C7C73">
              <w:rPr>
                <w:b/>
              </w:rPr>
              <w:t>d</w:t>
            </w:r>
            <w:r w:rsidR="00006FBE">
              <w:rPr>
                <w:b/>
              </w:rPr>
              <w:t xml:space="preserve">e travaux </w:t>
            </w:r>
            <w:r w:rsidR="00006FBE" w:rsidRPr="00006FBE">
              <w:rPr>
                <w:b/>
              </w:rPr>
              <w:t>de terrassement de nature archéologique pour la région Midi Méditerranée</w:t>
            </w:r>
            <w:r w:rsidR="00006FBE">
              <w:rPr>
                <w:b/>
              </w:rPr>
              <w:t xml:space="preserve"> - </w:t>
            </w:r>
            <w:r w:rsidR="00006FBE" w:rsidRPr="00006FBE">
              <w:rPr>
                <w:b/>
              </w:rPr>
              <w:t>Lot 1 : travaux de terrassement pour le département de la Haute Corse (2B)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F24CE" w14:textId="77777777" w:rsidR="006E52F2" w:rsidRDefault="006E52F2">
      <w:r>
        <w:separator/>
      </w:r>
    </w:p>
  </w:endnote>
  <w:endnote w:type="continuationSeparator" w:id="0">
    <w:p w14:paraId="339B9C38" w14:textId="77777777" w:rsidR="006E52F2" w:rsidRDefault="006E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25664" w14:textId="77777777" w:rsidR="00341312" w:rsidRDefault="0034131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581F3E52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341312" w:rsidRPr="00341312">
      <w:rPr>
        <w:rFonts w:ascii="Arial" w:hAnsi="Arial"/>
        <w:sz w:val="14"/>
      </w:rPr>
      <w:t>010TX2026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71F0" w14:textId="77777777" w:rsidR="00341312" w:rsidRDefault="003413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EEE72" w14:textId="77777777" w:rsidR="006E52F2" w:rsidRDefault="006E52F2">
      <w:r>
        <w:separator/>
      </w:r>
    </w:p>
  </w:footnote>
  <w:footnote w:type="continuationSeparator" w:id="0">
    <w:p w14:paraId="4D272774" w14:textId="77777777" w:rsidR="006E52F2" w:rsidRDefault="006E5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F49C" w14:textId="77777777" w:rsidR="00341312" w:rsidRDefault="0034131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3FB6" w14:textId="77777777" w:rsidR="00341312" w:rsidRDefault="0034131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75A7" w14:textId="77777777" w:rsidR="00341312" w:rsidRDefault="0034131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06FBE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21CF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41312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3197E"/>
    <w:rsid w:val="00656EE4"/>
    <w:rsid w:val="00663AC6"/>
    <w:rsid w:val="00675D7C"/>
    <w:rsid w:val="00683941"/>
    <w:rsid w:val="006844E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52F2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55DC1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70CCF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50FF4"/>
    <w:rsid w:val="00D542D1"/>
    <w:rsid w:val="00D72CBA"/>
    <w:rsid w:val="00D87FDA"/>
    <w:rsid w:val="00D9134E"/>
    <w:rsid w:val="00DE1781"/>
    <w:rsid w:val="00DF168B"/>
    <w:rsid w:val="00DF38E7"/>
    <w:rsid w:val="00E13A72"/>
    <w:rsid w:val="00E16F12"/>
    <w:rsid w:val="00E20094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32B87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41</TotalTime>
  <Pages>10</Pages>
  <Words>1942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30</cp:revision>
  <cp:lastPrinted>2018-11-29T16:20:00Z</cp:lastPrinted>
  <dcterms:created xsi:type="dcterms:W3CDTF">2024-05-16T09:29:00Z</dcterms:created>
  <dcterms:modified xsi:type="dcterms:W3CDTF">2026-03-12T10:52:00Z</dcterms:modified>
</cp:coreProperties>
</file>